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A8" w:rsidRPr="00A249BB" w:rsidRDefault="003425A8" w:rsidP="003425A8">
      <w:pPr>
        <w:pStyle w:val="NoSpacing"/>
      </w:pPr>
      <w:r w:rsidRPr="00A249BB">
        <w:rPr>
          <w:noProof/>
          <w:u w:val="single"/>
        </w:rPr>
        <w:t>Robert</w:t>
      </w:r>
      <w:r w:rsidRPr="00A249BB">
        <w:rPr>
          <w:u w:val="single"/>
        </w:rPr>
        <w:t xml:space="preserve"> </w:t>
      </w:r>
      <w:r w:rsidRPr="00A249BB">
        <w:rPr>
          <w:noProof/>
          <w:u w:val="single"/>
        </w:rPr>
        <w:t>ALDOWE</w:t>
      </w:r>
      <w:r>
        <w:rPr>
          <w:noProof/>
        </w:rPr>
        <w:t xml:space="preserve">    (d.1507)</w:t>
      </w:r>
    </w:p>
    <w:p w:rsidR="003425A8" w:rsidRDefault="003425A8" w:rsidP="003425A8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Suffolk.</w:t>
      </w:r>
    </w:p>
    <w:p w:rsidR="003425A8" w:rsidRDefault="003425A8" w:rsidP="003425A8">
      <w:pPr>
        <w:pStyle w:val="NoSpacing"/>
      </w:pPr>
    </w:p>
    <w:p w:rsidR="003425A8" w:rsidRDefault="003425A8" w:rsidP="003425A8">
      <w:pPr>
        <w:pStyle w:val="NoSpacing"/>
      </w:pPr>
    </w:p>
    <w:p w:rsidR="003425A8" w:rsidRDefault="003425A8" w:rsidP="003425A8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4 Jul</w:t>
      </w:r>
      <w:r>
        <w:rPr>
          <w:noProof/>
        </w:rPr>
        <w:t>.</w:t>
      </w:r>
      <w:r w:rsidRPr="00213225">
        <w:rPr>
          <w:noProof/>
        </w:rPr>
        <w:t xml:space="preserve"> 1507</w:t>
      </w:r>
      <w:r>
        <w:t xml:space="preserve">    He made his Will. </w:t>
      </w:r>
    </w:p>
    <w:p w:rsidR="003425A8" w:rsidRDefault="003425A8" w:rsidP="003425A8">
      <w:pPr>
        <w:pStyle w:val="NoSpacing"/>
        <w:ind w:left="720" w:firstLine="720"/>
      </w:pPr>
      <w:r>
        <w:t>(“New England Historical and Genealogical Register” vol.64 pp.240-1)</w:t>
      </w:r>
    </w:p>
    <w:p w:rsidR="003425A8" w:rsidRDefault="003425A8" w:rsidP="003425A8">
      <w:pPr>
        <w:pStyle w:val="NoSpacing"/>
      </w:pPr>
      <w:r w:rsidRPr="00213225">
        <w:rPr>
          <w:noProof/>
        </w:rPr>
        <w:t>23 Nov</w:t>
      </w:r>
      <w:r>
        <w:rPr>
          <w:noProof/>
        </w:rPr>
        <w:t>.</w:t>
      </w:r>
      <w:r w:rsidRPr="00213225">
        <w:rPr>
          <w:noProof/>
        </w:rPr>
        <w:t>1507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3425A8" w:rsidRDefault="003425A8" w:rsidP="003425A8">
      <w:pPr>
        <w:pStyle w:val="NoSpacing"/>
      </w:pPr>
    </w:p>
    <w:p w:rsidR="003425A8" w:rsidRDefault="003425A8" w:rsidP="003425A8">
      <w:pPr>
        <w:pStyle w:val="NoSpacing"/>
      </w:pPr>
    </w:p>
    <w:p w:rsidR="003425A8" w:rsidRDefault="003425A8" w:rsidP="003425A8">
      <w:pPr>
        <w:pStyle w:val="NoSpacing"/>
      </w:pPr>
      <w:r>
        <w:t>13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5A8" w:rsidRDefault="003425A8" w:rsidP="00920DE3">
      <w:pPr>
        <w:spacing w:after="0" w:line="240" w:lineRule="auto"/>
      </w:pPr>
      <w:r>
        <w:separator/>
      </w:r>
    </w:p>
  </w:endnote>
  <w:endnote w:type="continuationSeparator" w:id="0">
    <w:p w:rsidR="003425A8" w:rsidRDefault="003425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5A8" w:rsidRDefault="003425A8" w:rsidP="00920DE3">
      <w:pPr>
        <w:spacing w:after="0" w:line="240" w:lineRule="auto"/>
      </w:pPr>
      <w:r>
        <w:separator/>
      </w:r>
    </w:p>
  </w:footnote>
  <w:footnote w:type="continuationSeparator" w:id="0">
    <w:p w:rsidR="003425A8" w:rsidRDefault="003425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5A8"/>
    <w:rsid w:val="00120749"/>
    <w:rsid w:val="003425A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2014-06-14T17:10:00Z</dcterms:created>
  <dcterms:modified xsi:type="dcterms:W3CDTF">2014-06-14T17:11:00Z</dcterms:modified>
</cp:coreProperties>
</file>